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B1C2" w14:textId="77777777" w:rsidR="00635FC4" w:rsidRDefault="00635FC4" w:rsidP="00B355D3">
      <w:pPr>
        <w:pStyle w:val="Unittitle"/>
      </w:pPr>
      <w:r>
        <w:t>3. Construction design principles</w:t>
      </w:r>
    </w:p>
    <w:p w14:paraId="72AA3C89" w14:textId="77777777" w:rsidR="00635FC4" w:rsidRPr="00EA0B56" w:rsidRDefault="00635FC4" w:rsidP="00556B45">
      <w:pPr>
        <w:pStyle w:val="Heading1"/>
        <w:rPr>
          <w:color w:val="FC4421"/>
        </w:rPr>
      </w:pPr>
      <w:r w:rsidRPr="00EA0B56">
        <w:rPr>
          <w:color w:val="FC4421"/>
        </w:rPr>
        <w:t>Worksheet 8: Benefits of good design – construction methods (learner)</w:t>
      </w:r>
    </w:p>
    <w:p w14:paraId="07E1448A" w14:textId="77777777" w:rsidR="00635FC4" w:rsidRPr="008B1561" w:rsidRDefault="00635FC4" w:rsidP="003C2EE1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8B1561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680F23D8" w14:textId="77777777" w:rsidR="00635FC4" w:rsidRPr="008B1561" w:rsidRDefault="00635FC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27DEFAC6" w14:textId="77777777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 xml:space="preserve">Thin joint systems </w:t>
      </w:r>
      <w:r w:rsidRPr="008B1561">
        <w:rPr>
          <w:szCs w:val="22"/>
        </w:rPr>
        <w:tab/>
      </w:r>
      <w:r w:rsidRPr="008B1561">
        <w:rPr>
          <w:szCs w:val="22"/>
        </w:rPr>
        <w:tab/>
      </w:r>
      <w:r w:rsidRPr="008B1561">
        <w:rPr>
          <w:szCs w:val="22"/>
        </w:rPr>
        <w:tab/>
        <w:t>Brick and block</w:t>
      </w:r>
      <w:r w:rsidRPr="008B1561">
        <w:rPr>
          <w:szCs w:val="22"/>
        </w:rPr>
        <w:tab/>
        <w:t>Dry wall systems</w:t>
      </w:r>
    </w:p>
    <w:p w14:paraId="30474796" w14:textId="69AEE9C9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>Structural insulated panels</w:t>
      </w:r>
      <w:r w:rsidRPr="008B1561">
        <w:rPr>
          <w:szCs w:val="22"/>
        </w:rPr>
        <w:tab/>
      </w:r>
      <w:r w:rsidRPr="008B1561">
        <w:rPr>
          <w:szCs w:val="22"/>
        </w:rPr>
        <w:tab/>
        <w:t>Solid plastering</w:t>
      </w:r>
      <w:r w:rsidRPr="008B1561">
        <w:rPr>
          <w:szCs w:val="22"/>
        </w:rPr>
        <w:tab/>
        <w:t>In</w:t>
      </w:r>
      <w:r w:rsidR="003C2EE1" w:rsidRPr="008B1561">
        <w:rPr>
          <w:szCs w:val="22"/>
        </w:rPr>
        <w:t>-</w:t>
      </w:r>
      <w:r w:rsidRPr="008B1561">
        <w:rPr>
          <w:szCs w:val="22"/>
        </w:rPr>
        <w:t xml:space="preserve">situ roofing </w:t>
      </w:r>
    </w:p>
    <w:p w14:paraId="39920E2C" w14:textId="77777777" w:rsidR="00635FC4" w:rsidRPr="00124AD2" w:rsidRDefault="00635FC4" w:rsidP="00B355D3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33368F2B" w14:textId="77777777" w:rsidR="00635FC4" w:rsidRPr="00C00268" w:rsidRDefault="00635FC4" w:rsidP="00124AD2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35FC4" w:rsidRPr="00243673" w14:paraId="0A7A6E99" w14:textId="77777777" w:rsidTr="00C56554">
        <w:tc>
          <w:tcPr>
            <w:tcW w:w="4754" w:type="dxa"/>
            <w:shd w:val="clear" w:color="auto" w:fill="FC4421"/>
          </w:tcPr>
          <w:p w14:paraId="4F1F2EA6" w14:textId="77777777" w:rsidR="00635FC4" w:rsidRPr="00C56554" w:rsidRDefault="00635FC4" w:rsidP="00B519EA">
            <w:pPr>
              <w:pStyle w:val="Answer"/>
              <w:ind w:left="0"/>
              <w:rPr>
                <w:b/>
                <w:color w:val="FFFFFF" w:themeColor="background1"/>
                <w:sz w:val="24"/>
                <w:szCs w:val="24"/>
              </w:rPr>
            </w:pPr>
            <w:r w:rsidRPr="00C56554">
              <w:rPr>
                <w:b/>
                <w:color w:val="FFFFFF" w:themeColor="background1"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FC4421"/>
          </w:tcPr>
          <w:p w14:paraId="7A4D81D3" w14:textId="77777777" w:rsidR="00635FC4" w:rsidRPr="00C56554" w:rsidRDefault="00635FC4" w:rsidP="00B519EA">
            <w:pPr>
              <w:pStyle w:val="Answer"/>
              <w:ind w:left="0"/>
              <w:rPr>
                <w:b/>
                <w:color w:val="FFFFFF" w:themeColor="background1"/>
                <w:sz w:val="24"/>
                <w:szCs w:val="24"/>
              </w:rPr>
            </w:pPr>
            <w:r w:rsidRPr="00C56554">
              <w:rPr>
                <w:b/>
                <w:color w:val="FFFFFF" w:themeColor="background1"/>
                <w:sz w:val="24"/>
                <w:szCs w:val="24"/>
              </w:rPr>
              <w:t>Modern</w:t>
            </w:r>
          </w:p>
        </w:tc>
      </w:tr>
      <w:tr w:rsidR="00635FC4" w:rsidRPr="00C00268" w14:paraId="586C41A8" w14:textId="77777777" w:rsidTr="007866EE">
        <w:tc>
          <w:tcPr>
            <w:tcW w:w="4754" w:type="dxa"/>
          </w:tcPr>
          <w:p w14:paraId="15F18946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6E2C03EA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299F1EC5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363BC04E" w14:textId="77777777" w:rsidTr="007866EE">
        <w:tc>
          <w:tcPr>
            <w:tcW w:w="4754" w:type="dxa"/>
          </w:tcPr>
          <w:p w14:paraId="4C1FBEEB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78EC24FE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16542C7F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68F6F7AD" w14:textId="77777777" w:rsidTr="007866EE">
        <w:tc>
          <w:tcPr>
            <w:tcW w:w="4754" w:type="dxa"/>
          </w:tcPr>
          <w:p w14:paraId="2D4D44B5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08519B77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DC5D130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</w:tbl>
    <w:p w14:paraId="65888E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42CF98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311A0B5E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>State the benefits of prefabricated modular construction over traditional onsite construction and installations.</w:t>
      </w:r>
    </w:p>
    <w:p w14:paraId="4F32D6B6" w14:textId="77777777" w:rsidR="00635FC4" w:rsidRPr="008B1561" w:rsidRDefault="00635FC4" w:rsidP="001C4552">
      <w:pPr>
        <w:pStyle w:val="Answer"/>
      </w:pPr>
    </w:p>
    <w:p w14:paraId="6C63DB7B" w14:textId="77777777" w:rsidR="00635FC4" w:rsidRPr="008B1561" w:rsidRDefault="00635FC4" w:rsidP="00B519EA">
      <w:pPr>
        <w:pStyle w:val="Answer"/>
        <w:ind w:left="0"/>
      </w:pPr>
    </w:p>
    <w:p w14:paraId="4DE7F5F1" w14:textId="77777777" w:rsidR="00635FC4" w:rsidRPr="008B1561" w:rsidRDefault="00635FC4" w:rsidP="00B519EA">
      <w:pPr>
        <w:pStyle w:val="Answer"/>
        <w:ind w:left="0"/>
      </w:pPr>
    </w:p>
    <w:p w14:paraId="56D30CEB" w14:textId="77777777" w:rsidR="00635FC4" w:rsidRPr="008B1561" w:rsidRDefault="00635FC4" w:rsidP="00B519EA">
      <w:pPr>
        <w:pStyle w:val="Answer"/>
        <w:ind w:left="0"/>
      </w:pPr>
    </w:p>
    <w:p w14:paraId="79A38290" w14:textId="77777777" w:rsidR="00635FC4" w:rsidRPr="008B1561" w:rsidRDefault="00635FC4" w:rsidP="00B519EA">
      <w:pPr>
        <w:pStyle w:val="Answer"/>
        <w:ind w:left="0"/>
      </w:pPr>
    </w:p>
    <w:p w14:paraId="10D4BD6F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 xml:space="preserve">Identify the material shown in this drawing. </w:t>
      </w:r>
    </w:p>
    <w:p w14:paraId="4C740D30" w14:textId="77777777" w:rsidR="00635FC4" w:rsidRPr="00C00268" w:rsidRDefault="00635FC4" w:rsidP="008D2E0C">
      <w:pPr>
        <w:pStyle w:val="Answer"/>
        <w:rPr>
          <w:sz w:val="24"/>
          <w:szCs w:val="24"/>
        </w:rPr>
      </w:pPr>
    </w:p>
    <w:p w14:paraId="3E745E63" w14:textId="2A14FB40" w:rsidR="006E1028" w:rsidRPr="00635FC4" w:rsidRDefault="006B10F2" w:rsidP="00635FC4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>
        <w:rPr>
          <w:noProof/>
        </w:rPr>
        <w:drawing>
          <wp:inline distT="0" distB="0" distL="0" distR="0" wp14:anchorId="40C086DD" wp14:editId="3B8A875D">
            <wp:extent cx="2424545" cy="1616278"/>
            <wp:effectExtent l="0" t="0" r="0" b="3175"/>
            <wp:docPr id="1021702199" name="Picture 1" descr="A building being built with woo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702199" name="Picture 1" descr="A building being built with woo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105" cy="1618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FC4" w:rsidRPr="00C00268">
        <w:rPr>
          <w:rFonts w:eastAsia="Times New Roman" w:cs="Arial"/>
          <w:sz w:val="24"/>
          <w:lang w:eastAsia="en-GB"/>
        </w:rPr>
        <w:fldChar w:fldCharType="begin"/>
      </w:r>
      <w:r w:rsidR="00635FC4"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="00635FC4" w:rsidRPr="00C00268">
        <w:rPr>
          <w:rFonts w:eastAsia="Times New Roman" w:cs="Arial"/>
          <w:sz w:val="24"/>
          <w:lang w:eastAsia="en-GB"/>
        </w:rPr>
        <w:fldChar w:fldCharType="separate"/>
      </w:r>
      <w:r w:rsidR="00635FC4" w:rsidRPr="00C00268">
        <w:rPr>
          <w:rFonts w:eastAsia="Times New Roman" w:cs="Arial"/>
          <w:sz w:val="24"/>
          <w:lang w:eastAsia="en-GB"/>
        </w:rPr>
        <w:fldChar w:fldCharType="end"/>
      </w:r>
    </w:p>
    <w:sectPr w:rsidR="006E1028" w:rsidRPr="00635FC4" w:rsidSect="00C56554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7D72" w14:textId="77777777" w:rsidR="0084273E" w:rsidRDefault="0084273E">
      <w:pPr>
        <w:spacing w:before="0" w:after="0"/>
      </w:pPr>
      <w:r>
        <w:separator/>
      </w:r>
    </w:p>
  </w:endnote>
  <w:endnote w:type="continuationSeparator" w:id="0">
    <w:p w14:paraId="674C3993" w14:textId="77777777" w:rsidR="0084273E" w:rsidRDefault="008427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54E6" w14:textId="77777777" w:rsidR="00C56554" w:rsidRPr="00F03E33" w:rsidRDefault="00C56554" w:rsidP="00C56554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14B8AF1C" wp14:editId="0C227774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B779946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D959231" w14:textId="1E6E6116" w:rsidR="00110217" w:rsidRPr="00C56554" w:rsidRDefault="00110217" w:rsidP="00C56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36BE" w14:textId="77777777" w:rsidR="0084273E" w:rsidRDefault="0084273E">
      <w:pPr>
        <w:spacing w:before="0" w:after="0"/>
      </w:pPr>
      <w:r>
        <w:separator/>
      </w:r>
    </w:p>
  </w:footnote>
  <w:footnote w:type="continuationSeparator" w:id="0">
    <w:p w14:paraId="1ADE868E" w14:textId="77777777" w:rsidR="0084273E" w:rsidRDefault="008427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03B" w14:textId="77777777" w:rsidR="00A93BE6" w:rsidRPr="009C6DF4" w:rsidRDefault="00A93BE6" w:rsidP="00A93B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62809D28" wp14:editId="7B19E470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EBB8F" w14:textId="77777777" w:rsidR="00A93BE6" w:rsidRPr="00631B61" w:rsidRDefault="00A93BE6" w:rsidP="00A93BE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A1E43FA" w14:textId="77777777" w:rsidR="00A93BE6" w:rsidRPr="00631B61" w:rsidRDefault="00A93BE6" w:rsidP="00A93BE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809D28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36EBB8F" w14:textId="77777777" w:rsidR="00A93BE6" w:rsidRPr="00631B61" w:rsidRDefault="00A93BE6" w:rsidP="00A93BE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A1E43FA" w14:textId="77777777" w:rsidR="00A93BE6" w:rsidRPr="00631B61" w:rsidRDefault="00A93BE6" w:rsidP="00A93BE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887413C" w14:textId="77777777" w:rsidR="00A93BE6" w:rsidRPr="008B4906" w:rsidRDefault="00A93BE6" w:rsidP="00A93BE6">
    <w:pPr>
      <w:pStyle w:val="Header"/>
    </w:pPr>
  </w:p>
  <w:p w14:paraId="67DE608E" w14:textId="77777777" w:rsidR="00A93BE6" w:rsidRPr="006C3952" w:rsidRDefault="00A93BE6" w:rsidP="00A93BE6">
    <w:pPr>
      <w:pStyle w:val="Header"/>
    </w:pPr>
  </w:p>
  <w:p w14:paraId="592B058B" w14:textId="77777777" w:rsidR="00A93BE6" w:rsidRPr="001509F1" w:rsidRDefault="00A93BE6" w:rsidP="00A93BE6">
    <w:pPr>
      <w:pStyle w:val="Header"/>
    </w:pPr>
  </w:p>
  <w:p w14:paraId="626A3907" w14:textId="75F21724" w:rsidR="00110217" w:rsidRPr="00A93BE6" w:rsidRDefault="00110217" w:rsidP="00A93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C5A82"/>
    <w:multiLevelType w:val="hybridMultilevel"/>
    <w:tmpl w:val="381AA7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215EA"/>
    <w:multiLevelType w:val="hybridMultilevel"/>
    <w:tmpl w:val="B94C0F1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835939">
    <w:abstractNumId w:val="4"/>
  </w:num>
  <w:num w:numId="2" w16cid:durableId="1313026123">
    <w:abstractNumId w:val="16"/>
  </w:num>
  <w:num w:numId="3" w16cid:durableId="1835684104">
    <w:abstractNumId w:val="23"/>
  </w:num>
  <w:num w:numId="4" w16cid:durableId="1809008888">
    <w:abstractNumId w:val="18"/>
  </w:num>
  <w:num w:numId="5" w16cid:durableId="583799568">
    <w:abstractNumId w:val="7"/>
  </w:num>
  <w:num w:numId="6" w16cid:durableId="913902522">
    <w:abstractNumId w:val="17"/>
  </w:num>
  <w:num w:numId="7" w16cid:durableId="433475684">
    <w:abstractNumId w:val="7"/>
  </w:num>
  <w:num w:numId="8" w16cid:durableId="1886529047">
    <w:abstractNumId w:val="1"/>
  </w:num>
  <w:num w:numId="9" w16cid:durableId="767820511">
    <w:abstractNumId w:val="7"/>
    <w:lvlOverride w:ilvl="0">
      <w:startOverride w:val="1"/>
    </w:lvlOverride>
  </w:num>
  <w:num w:numId="10" w16cid:durableId="1856458212">
    <w:abstractNumId w:val="19"/>
  </w:num>
  <w:num w:numId="11" w16cid:durableId="1133406118">
    <w:abstractNumId w:val="15"/>
  </w:num>
  <w:num w:numId="12" w16cid:durableId="792016758">
    <w:abstractNumId w:val="5"/>
  </w:num>
  <w:num w:numId="13" w16cid:durableId="1268387419">
    <w:abstractNumId w:val="13"/>
  </w:num>
  <w:num w:numId="14" w16cid:durableId="1791166929">
    <w:abstractNumId w:val="20"/>
  </w:num>
  <w:num w:numId="15" w16cid:durableId="399328090">
    <w:abstractNumId w:val="11"/>
  </w:num>
  <w:num w:numId="16" w16cid:durableId="1948196418">
    <w:abstractNumId w:val="6"/>
  </w:num>
  <w:num w:numId="17" w16cid:durableId="660306061">
    <w:abstractNumId w:val="25"/>
  </w:num>
  <w:num w:numId="18" w16cid:durableId="653921854">
    <w:abstractNumId w:val="26"/>
  </w:num>
  <w:num w:numId="19" w16cid:durableId="1186019820">
    <w:abstractNumId w:val="3"/>
  </w:num>
  <w:num w:numId="20" w16cid:durableId="680858065">
    <w:abstractNumId w:val="2"/>
  </w:num>
  <w:num w:numId="21" w16cid:durableId="1751386058">
    <w:abstractNumId w:val="9"/>
  </w:num>
  <w:num w:numId="22" w16cid:durableId="1052120772">
    <w:abstractNumId w:val="9"/>
    <w:lvlOverride w:ilvl="0">
      <w:startOverride w:val="1"/>
    </w:lvlOverride>
  </w:num>
  <w:num w:numId="23" w16cid:durableId="2024621945">
    <w:abstractNumId w:val="24"/>
  </w:num>
  <w:num w:numId="24" w16cid:durableId="1262102194">
    <w:abstractNumId w:val="9"/>
    <w:lvlOverride w:ilvl="0">
      <w:startOverride w:val="1"/>
    </w:lvlOverride>
  </w:num>
  <w:num w:numId="25" w16cid:durableId="871263057">
    <w:abstractNumId w:val="9"/>
    <w:lvlOverride w:ilvl="0">
      <w:startOverride w:val="1"/>
    </w:lvlOverride>
  </w:num>
  <w:num w:numId="26" w16cid:durableId="1077246857">
    <w:abstractNumId w:val="10"/>
  </w:num>
  <w:num w:numId="27" w16cid:durableId="1398479672">
    <w:abstractNumId w:val="21"/>
  </w:num>
  <w:num w:numId="28" w16cid:durableId="1012680927">
    <w:abstractNumId w:val="9"/>
    <w:lvlOverride w:ilvl="0">
      <w:startOverride w:val="1"/>
    </w:lvlOverride>
  </w:num>
  <w:num w:numId="29" w16cid:durableId="1588345660">
    <w:abstractNumId w:val="22"/>
  </w:num>
  <w:num w:numId="30" w16cid:durableId="706443169">
    <w:abstractNumId w:val="9"/>
  </w:num>
  <w:num w:numId="31" w16cid:durableId="160581291">
    <w:abstractNumId w:val="9"/>
    <w:lvlOverride w:ilvl="0">
      <w:startOverride w:val="1"/>
    </w:lvlOverride>
  </w:num>
  <w:num w:numId="32" w16cid:durableId="541942224">
    <w:abstractNumId w:val="9"/>
    <w:lvlOverride w:ilvl="0">
      <w:startOverride w:val="1"/>
    </w:lvlOverride>
  </w:num>
  <w:num w:numId="33" w16cid:durableId="21319730">
    <w:abstractNumId w:val="0"/>
  </w:num>
  <w:num w:numId="34" w16cid:durableId="1540631885">
    <w:abstractNumId w:val="12"/>
  </w:num>
  <w:num w:numId="35" w16cid:durableId="63258116">
    <w:abstractNumId w:val="14"/>
  </w:num>
  <w:num w:numId="36" w16cid:durableId="7993485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C4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51619"/>
    <w:rsid w:val="003916EC"/>
    <w:rsid w:val="003C2EE1"/>
    <w:rsid w:val="003F7F14"/>
    <w:rsid w:val="00404B31"/>
    <w:rsid w:val="00474F67"/>
    <w:rsid w:val="0048500D"/>
    <w:rsid w:val="0050773B"/>
    <w:rsid w:val="00524E1B"/>
    <w:rsid w:val="00556B45"/>
    <w:rsid w:val="006124C0"/>
    <w:rsid w:val="006135C0"/>
    <w:rsid w:val="00635FC4"/>
    <w:rsid w:val="006642FD"/>
    <w:rsid w:val="006807B0"/>
    <w:rsid w:val="00691B95"/>
    <w:rsid w:val="006B10F2"/>
    <w:rsid w:val="006B798A"/>
    <w:rsid w:val="006D3AA3"/>
    <w:rsid w:val="006D4994"/>
    <w:rsid w:val="006E1028"/>
    <w:rsid w:val="006E19C2"/>
    <w:rsid w:val="006F7BAF"/>
    <w:rsid w:val="00797FA7"/>
    <w:rsid w:val="0084273E"/>
    <w:rsid w:val="008B1561"/>
    <w:rsid w:val="008C1F1C"/>
    <w:rsid w:val="008D47A6"/>
    <w:rsid w:val="009975A0"/>
    <w:rsid w:val="009C42BB"/>
    <w:rsid w:val="009C5C6E"/>
    <w:rsid w:val="00A2454C"/>
    <w:rsid w:val="00A93BE6"/>
    <w:rsid w:val="00AE245C"/>
    <w:rsid w:val="00B054EC"/>
    <w:rsid w:val="00B634AC"/>
    <w:rsid w:val="00B87FE8"/>
    <w:rsid w:val="00BE2C21"/>
    <w:rsid w:val="00C01D20"/>
    <w:rsid w:val="00C06474"/>
    <w:rsid w:val="00C202BF"/>
    <w:rsid w:val="00C56554"/>
    <w:rsid w:val="00C858D7"/>
    <w:rsid w:val="00C92F19"/>
    <w:rsid w:val="00CC3B85"/>
    <w:rsid w:val="00D073BC"/>
    <w:rsid w:val="00D51C40"/>
    <w:rsid w:val="00D56B82"/>
    <w:rsid w:val="00DA2485"/>
    <w:rsid w:val="00DE29A8"/>
    <w:rsid w:val="00EA0B56"/>
    <w:rsid w:val="00EF6A1B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73D81"/>
  <w15:docId w15:val="{BED1C953-4F06-4E2F-AA72-4F96D0D0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3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000ED7-CB59-413C-901F-44FA2D2A0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3695B-AD23-4359-A4DC-4A42EB9D69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352CB-F64C-46BA-9E4B-8B6053C2EA23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2021-09-21T13:51:00Z</dcterms:created>
  <dcterms:modified xsi:type="dcterms:W3CDTF">2025-06-16T13:23:00Z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2025-05-30T11:43:11Z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9c441400-e95b-4c7c-8065-edda09af5c27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